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212" w:rsidRPr="00C70550" w:rsidRDefault="00995ADF" w:rsidP="00AF68FA">
      <w:pPr>
        <w:spacing w:line="240" w:lineRule="auto"/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</w:pPr>
      <w:r>
        <w:rPr>
          <w:rFonts w:ascii="Arial" w:eastAsia="Times New Roman" w:hAnsi="Arial" w:cs="Arial"/>
          <w:b/>
          <w:w w:val="100"/>
          <w:sz w:val="24"/>
          <w:szCs w:val="24"/>
          <w:lang w:eastAsia="en-US"/>
        </w:rPr>
        <w:t>Formblatt Anlage 3</w:t>
      </w:r>
    </w:p>
    <w:p w:rsidR="0080333A" w:rsidRPr="00C70550" w:rsidRDefault="0080333A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80333A" w:rsidRPr="00C70550" w:rsidRDefault="0080333A" w:rsidP="00AF68FA">
      <w:pPr>
        <w:tabs>
          <w:tab w:val="left" w:pos="2166"/>
        </w:tabs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E62506" w:rsidRPr="00C70550" w:rsidRDefault="00E62506" w:rsidP="00AF68FA">
      <w:pPr>
        <w:tabs>
          <w:tab w:val="left" w:pos="2166"/>
        </w:tabs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80333A" w:rsidRPr="00C70550" w:rsidRDefault="00D10212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C70550">
        <w:rPr>
          <w:rFonts w:ascii="Arial" w:eastAsia="Times New Roman" w:hAnsi="Arial" w:cs="Arial"/>
          <w:b/>
          <w:w w:val="100"/>
          <w:lang w:eastAsia="en-US"/>
        </w:rPr>
        <w:t>A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ngaben zum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>/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zum </w:t>
      </w:r>
      <w:r w:rsidR="0032721B">
        <w:rPr>
          <w:rFonts w:ascii="Arial" w:eastAsia="Times New Roman" w:hAnsi="Arial" w:cs="Arial"/>
          <w:b/>
          <w:w w:val="100"/>
          <w:lang w:eastAsia="en-US"/>
        </w:rPr>
        <w:t>bevollmächtigten Vertreter</w:t>
      </w:r>
      <w:r w:rsidR="0032721B"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="0080333A" w:rsidRPr="00C70550">
        <w:rPr>
          <w:rFonts w:ascii="Arial" w:eastAsia="Times New Roman" w:hAnsi="Arial" w:cs="Arial"/>
          <w:b/>
          <w:w w:val="100"/>
          <w:lang w:eastAsia="en-US"/>
        </w:rPr>
        <w:t xml:space="preserve">der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Bietergemeinschaft</w:t>
      </w:r>
    </w:p>
    <w:p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80333A" w:rsidRPr="00C70550" w:rsidRDefault="0080333A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(vom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 xml:space="preserve">Bieter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bzw. </w:t>
      </w:r>
      <w:r w:rsidR="0002320D" w:rsidRPr="00C70550">
        <w:rPr>
          <w:rFonts w:ascii="Arial" w:eastAsia="Times New Roman" w:hAnsi="Arial" w:cs="Arial"/>
          <w:b/>
          <w:w w:val="100"/>
          <w:lang w:eastAsia="en-US"/>
        </w:rPr>
        <w:t xml:space="preserve">vom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 xml:space="preserve">Mitglied der </w:t>
      </w:r>
      <w:r w:rsidR="00EA1956" w:rsidRPr="00C70550">
        <w:rPr>
          <w:rFonts w:ascii="Arial" w:eastAsia="Times New Roman" w:hAnsi="Arial" w:cs="Arial"/>
          <w:b/>
          <w:w w:val="100"/>
          <w:lang w:eastAsia="en-US"/>
        </w:rPr>
        <w:t>Bietergemeinschaft</w:t>
      </w:r>
      <w:r w:rsidR="00D10212" w:rsidRPr="00C70550">
        <w:rPr>
          <w:rFonts w:ascii="Arial" w:eastAsia="Times New Roman" w:hAnsi="Arial" w:cs="Arial"/>
          <w:b/>
          <w:w w:val="100"/>
          <w:lang w:eastAsia="en-US"/>
        </w:rPr>
        <w:t xml:space="preserve"> </w:t>
      </w:r>
      <w:r w:rsidRPr="00C70550">
        <w:rPr>
          <w:rFonts w:ascii="Arial" w:eastAsia="Times New Roman" w:hAnsi="Arial" w:cs="Arial"/>
          <w:b/>
          <w:w w:val="100"/>
          <w:lang w:eastAsia="en-US"/>
        </w:rPr>
        <w:t>zu unterzeichnen)</w:t>
      </w:r>
    </w:p>
    <w:p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E62506" w:rsidRPr="00C70550" w:rsidRDefault="00E6250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E62506" w:rsidRPr="00C70550" w:rsidRDefault="00E6250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10206" w:type="dxa"/>
        <w:tblLook w:val="04A0" w:firstRow="1" w:lastRow="0" w:firstColumn="1" w:lastColumn="0" w:noHBand="0" w:noVBand="1"/>
      </w:tblPr>
      <w:tblGrid>
        <w:gridCol w:w="3114"/>
        <w:gridCol w:w="7092"/>
      </w:tblGrid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Name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0" w:name="Text20"/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bookmarkStart w:id="1" w:name="_GoBack"/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bookmarkEnd w:id="1"/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  <w:bookmarkEnd w:id="0"/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Ggf. gesetzlicher Vertreter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Straße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Ort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Land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Internet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Ansprechpartner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Telefon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D10212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D10212" w:rsidRPr="00C70550" w:rsidRDefault="00D10212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C70550">
              <w:rPr>
                <w:rFonts w:ascii="Arial" w:eastAsia="Times New Roman" w:hAnsi="Arial" w:cs="Arial"/>
              </w:rPr>
              <w:t>E-Mail</w:t>
            </w:r>
          </w:p>
        </w:tc>
        <w:tc>
          <w:tcPr>
            <w:tcW w:w="6296" w:type="dxa"/>
            <w:vAlign w:val="center"/>
          </w:tcPr>
          <w:p w:rsidR="00D10212" w:rsidRPr="00EE024C" w:rsidRDefault="00F97DE8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  <w:tr w:rsidR="00017D43" w:rsidRPr="00C70550" w:rsidTr="00995ADF">
        <w:trPr>
          <w:trHeight w:val="567"/>
        </w:trPr>
        <w:tc>
          <w:tcPr>
            <w:tcW w:w="2764" w:type="dxa"/>
            <w:shd w:val="pct25" w:color="auto" w:fill="auto"/>
            <w:vAlign w:val="center"/>
          </w:tcPr>
          <w:p w:rsidR="00017D43" w:rsidRPr="00C70550" w:rsidRDefault="00017D43" w:rsidP="00AF68FA">
            <w:pPr>
              <w:spacing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Ist der Bieter ein KMU?</w:t>
            </w:r>
          </w:p>
        </w:tc>
        <w:tc>
          <w:tcPr>
            <w:tcW w:w="6296" w:type="dxa"/>
            <w:vAlign w:val="center"/>
          </w:tcPr>
          <w:p w:rsidR="00017D43" w:rsidRPr="00EE024C" w:rsidRDefault="00017D43" w:rsidP="00AF68FA">
            <w:pPr>
              <w:spacing w:line="240" w:lineRule="auto"/>
              <w:rPr>
                <w:rFonts w:ascii="Arial" w:eastAsia="Times New Roman" w:hAnsi="Arial" w:cs="Arial"/>
                <w:b/>
              </w:rPr>
            </w:pPr>
            <w:r w:rsidRPr="00EE024C">
              <w:rPr>
                <w:rFonts w:ascii="Arial" w:eastAsia="Times New Roman" w:hAnsi="Arial" w:cs="Arial"/>
                <w:b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eastAsia="Times New Roman" w:hAnsi="Arial" w:cs="Arial"/>
                <w:b/>
              </w:rPr>
              <w:instrText xml:space="preserve"> FORMTEXT </w:instrText>
            </w:r>
            <w:r w:rsidRPr="00EE024C">
              <w:rPr>
                <w:rFonts w:ascii="Arial" w:eastAsia="Times New Roman" w:hAnsi="Arial" w:cs="Arial"/>
                <w:b/>
              </w:rPr>
            </w:r>
            <w:r w:rsidRPr="00EE024C">
              <w:rPr>
                <w:rFonts w:ascii="Arial" w:eastAsia="Times New Roman" w:hAnsi="Arial" w:cs="Arial"/>
                <w:b/>
              </w:rPr>
              <w:fldChar w:fldCharType="separate"/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  <w:noProof/>
              </w:rPr>
              <w:t> </w:t>
            </w:r>
            <w:r w:rsidRPr="00EE024C">
              <w:rPr>
                <w:rFonts w:ascii="Arial" w:eastAsia="Times New Roman" w:hAnsi="Arial" w:cs="Arial"/>
                <w:b/>
              </w:rPr>
              <w:fldChar w:fldCharType="end"/>
            </w:r>
          </w:p>
        </w:tc>
      </w:tr>
    </w:tbl>
    <w:p w:rsidR="00D10212" w:rsidRPr="00C70550" w:rsidRDefault="00D10212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F97DE8" w:rsidRPr="00C70550" w:rsidRDefault="00F97DE8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p w:rsidR="00D57486" w:rsidRPr="00C70550" w:rsidRDefault="00D57486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</w:tblGrid>
      <w:tr w:rsidR="00163EF1" w:rsidRPr="00163EF1" w:rsidTr="007653B2">
        <w:trPr>
          <w:trHeight w:val="567"/>
        </w:trPr>
        <w:tc>
          <w:tcPr>
            <w:tcW w:w="4605" w:type="dxa"/>
            <w:vAlign w:val="bottom"/>
            <w:hideMark/>
          </w:tcPr>
          <w:p w:rsidR="00163EF1" w:rsidRPr="00EE024C" w:rsidRDefault="00163EF1" w:rsidP="007653B2">
            <w:pPr>
              <w:spacing w:line="240" w:lineRule="auto"/>
              <w:rPr>
                <w:rFonts w:ascii="Arial" w:hAnsi="Arial" w:cs="Arial"/>
              </w:rPr>
            </w:pP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instrText xml:space="preserve"> FORMTEXT </w:instrText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separate"/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noProof/>
                <w:color w:val="000000"/>
                <w:u w:val="single"/>
              </w:rPr>
              <w:t> </w:t>
            </w:r>
            <w:r w:rsidRPr="00EE024C">
              <w:rPr>
                <w:rFonts w:ascii="Arial" w:hAnsi="Arial" w:cs="Arial"/>
                <w:b/>
                <w:color w:val="000000"/>
                <w:u w:val="single"/>
              </w:rPr>
              <w:fldChar w:fldCharType="end"/>
            </w:r>
          </w:p>
        </w:tc>
      </w:tr>
      <w:tr w:rsidR="00163EF1" w:rsidRPr="00163EF1" w:rsidTr="007653B2">
        <w:trPr>
          <w:trHeight w:val="284"/>
        </w:trPr>
        <w:tc>
          <w:tcPr>
            <w:tcW w:w="4605" w:type="dxa"/>
            <w:hideMark/>
          </w:tcPr>
          <w:p w:rsidR="00163EF1" w:rsidRPr="00163EF1" w:rsidRDefault="00163EF1" w:rsidP="0032721B">
            <w:pPr>
              <w:spacing w:line="240" w:lineRule="auto"/>
              <w:rPr>
                <w:rFonts w:ascii="Arial" w:hAnsi="Arial" w:cs="Arial"/>
              </w:rPr>
            </w:pPr>
            <w:r w:rsidRPr="00163EF1">
              <w:rPr>
                <w:rFonts w:ascii="Arial" w:hAnsi="Arial" w:cs="Arial"/>
              </w:rPr>
              <w:t xml:space="preserve">(Name des </w:t>
            </w:r>
            <w:r w:rsidR="0032721B">
              <w:rPr>
                <w:rFonts w:ascii="Arial" w:hAnsi="Arial" w:cs="Arial"/>
              </w:rPr>
              <w:t>Erklärenden</w:t>
            </w:r>
            <w:r w:rsidRPr="00163EF1">
              <w:rPr>
                <w:rFonts w:ascii="Arial" w:hAnsi="Arial" w:cs="Arial"/>
              </w:rPr>
              <w:t>)</w:t>
            </w:r>
          </w:p>
        </w:tc>
      </w:tr>
    </w:tbl>
    <w:p w:rsidR="001568A6" w:rsidRPr="0032721B" w:rsidRDefault="001568A6" w:rsidP="00AF68FA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</w:p>
    <w:p w:rsidR="0032721B" w:rsidRPr="0032721B" w:rsidRDefault="0032721B" w:rsidP="0032721B">
      <w:pPr>
        <w:spacing w:line="240" w:lineRule="auto"/>
        <w:rPr>
          <w:rFonts w:ascii="Arial" w:eastAsia="Times New Roman" w:hAnsi="Arial" w:cs="Arial"/>
          <w:b/>
          <w:w w:val="100"/>
          <w:lang w:eastAsia="en-US"/>
        </w:rPr>
      </w:pPr>
      <w:r w:rsidRPr="0032721B">
        <w:rPr>
          <w:rFonts w:ascii="Arial" w:eastAsia="Times New Roman" w:hAnsi="Arial" w:cs="Arial"/>
          <w:b/>
          <w:w w:val="100"/>
          <w:lang w:eastAsia="en-US"/>
        </w:rPr>
        <w:t>Wird der Name des/ der Erklärenden nicht angegeben (Textform gem. § 126b BGB), gilt die Erklärung als nicht abgegeben.</w:t>
      </w:r>
    </w:p>
    <w:p w:rsidR="0032721B" w:rsidRPr="00C70550" w:rsidRDefault="0032721B" w:rsidP="00AF68FA">
      <w:pPr>
        <w:spacing w:line="240" w:lineRule="auto"/>
        <w:rPr>
          <w:rFonts w:ascii="Arial" w:eastAsia="Times New Roman" w:hAnsi="Arial" w:cs="Arial"/>
          <w:w w:val="100"/>
          <w:lang w:eastAsia="en-US"/>
        </w:rPr>
      </w:pPr>
    </w:p>
    <w:sectPr w:rsidR="0032721B" w:rsidRPr="00C70550" w:rsidSect="00995AD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851" w:bottom="1134" w:left="851" w:header="851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7BF" w:rsidRDefault="00A247BF" w:rsidP="00D77977">
      <w:pPr>
        <w:spacing w:line="240" w:lineRule="auto"/>
      </w:pPr>
      <w:r>
        <w:separator/>
      </w:r>
    </w:p>
  </w:endnote>
  <w:endnote w:type="continuationSeparator" w:id="0">
    <w:p w:rsidR="00A247BF" w:rsidRDefault="00A247BF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0714" w:rsidRPr="001771D5" w:rsidRDefault="006F0714" w:rsidP="00382CC0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sz w:val="16"/>
        <w:szCs w:val="16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6480000" cy="0"/>
              <wp:effectExtent l="0" t="0" r="35560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CCB713" id="Line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3.4pt" to="510.2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" strokecolor="gray"/>
          </w:pict>
        </mc:Fallback>
      </mc:AlternateContent>
    </w:r>
  </w:p>
  <w:p w:rsidR="00382CC0" w:rsidRPr="001771D5" w:rsidRDefault="006F0714" w:rsidP="006F0714">
    <w:pPr>
      <w:pStyle w:val="Fuzeile"/>
      <w:tabs>
        <w:tab w:val="center" w:pos="8080"/>
      </w:tabs>
      <w:rPr>
        <w:rFonts w:ascii="Arial" w:hAnsi="Arial" w:cs="Arial"/>
        <w:color w:val="808080" w:themeColor="background1" w:themeShade="80"/>
        <w:w w:val="100"/>
        <w:sz w:val="16"/>
        <w:szCs w:val="16"/>
      </w:rPr>
    </w:pP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>USB Bochum GmbH</w:t>
    </w:r>
    <w:r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48599B">
      <w:rPr>
        <w:rFonts w:ascii="Arial" w:hAnsi="Arial" w:cs="Arial"/>
        <w:color w:val="808080" w:themeColor="background1" w:themeShade="80"/>
        <w:w w:val="100"/>
        <w:sz w:val="16"/>
        <w:szCs w:val="16"/>
      </w:rPr>
      <w:tab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Seite 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begin"/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instrText>PAGE  \* Arabic  \* MERGEFORMAT</w:instrTex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separate"/>
    </w:r>
    <w:r w:rsidR="0048599B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t xml:space="preserve"> von </w:t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begin"/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instrText>NUMPAGES  \* Arabic  \* MERGEFORMAT</w:instrText>
    </w:r>
    <w:r w:rsidR="00382CC0" w:rsidRPr="001771D5">
      <w:rPr>
        <w:rFonts w:ascii="Arial" w:hAnsi="Arial" w:cs="Arial"/>
        <w:color w:val="808080" w:themeColor="background1" w:themeShade="80"/>
        <w:w w:val="100"/>
        <w:sz w:val="16"/>
        <w:szCs w:val="16"/>
      </w:rPr>
      <w:fldChar w:fldCharType="separate"/>
    </w:r>
    <w:r w:rsidR="0048599B" w:rsidRPr="0048599B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t>1</w:t>
    </w:r>
    <w:r w:rsidR="00382CC0" w:rsidRPr="001771D5">
      <w:rPr>
        <w:rFonts w:ascii="Arial" w:hAnsi="Arial" w:cs="Arial"/>
        <w:b/>
        <w:color w:val="808080" w:themeColor="background1" w:themeShade="80"/>
        <w:w w:val="1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CC0" w:rsidRPr="00E62506" w:rsidRDefault="00382CC0" w:rsidP="00382CC0">
    <w:pPr>
      <w:pStyle w:val="Fuzeile"/>
      <w:tabs>
        <w:tab w:val="center" w:pos="8080"/>
      </w:tabs>
      <w:jc w:val="right"/>
      <w:rPr>
        <w:rFonts w:ascii="Arial" w:hAnsi="Arial" w:cs="Arial"/>
        <w:color w:val="808080" w:themeColor="background1" w:themeShade="80"/>
        <w:sz w:val="16"/>
        <w:szCs w:val="16"/>
      </w:rPr>
    </w:pPr>
    <w:r w:rsidRPr="00E62506">
      <w:rPr>
        <w:rFonts w:ascii="Arial" w:hAnsi="Arial" w:cs="Arial"/>
        <w:color w:val="808080" w:themeColor="background1" w:themeShade="80"/>
        <w:sz w:val="16"/>
        <w:szCs w:val="16"/>
      </w:rPr>
      <w:t xml:space="preserve">Seite 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begin"/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instrText>PAGE  \* Arabic  \* MERGEFORMAT</w:instrTex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separate"/>
    </w:r>
    <w:r w:rsidR="0032721B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t xml:space="preserve"> von </w:t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fldChar w:fldCharType="begin"/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instrText>NUMPAGES  \* Arabic  \* MERGEFORMAT</w:instrText>
    </w:r>
    <w:r w:rsidRPr="00E62506">
      <w:rPr>
        <w:rFonts w:ascii="Arial" w:hAnsi="Arial" w:cs="Arial"/>
        <w:color w:val="808080" w:themeColor="background1" w:themeShade="80"/>
        <w:sz w:val="16"/>
        <w:szCs w:val="16"/>
      </w:rPr>
      <w:fldChar w:fldCharType="separate"/>
    </w:r>
    <w:r w:rsidR="0032721B" w:rsidRPr="0032721B">
      <w:rPr>
        <w:rFonts w:ascii="Arial" w:hAnsi="Arial" w:cs="Arial"/>
        <w:b/>
        <w:color w:val="808080" w:themeColor="background1" w:themeShade="80"/>
        <w:sz w:val="16"/>
        <w:szCs w:val="16"/>
      </w:rPr>
      <w:t>1</w:t>
    </w:r>
    <w:r w:rsidRPr="00E62506">
      <w:rPr>
        <w:rFonts w:ascii="Arial" w:hAnsi="Arial" w:cs="Arial"/>
        <w:b/>
        <w:color w:val="808080" w:themeColor="background1" w:themeShade="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7BF" w:rsidRDefault="00A247BF" w:rsidP="00D77977">
      <w:pPr>
        <w:spacing w:line="240" w:lineRule="auto"/>
      </w:pPr>
      <w:r>
        <w:separator/>
      </w:r>
    </w:p>
  </w:footnote>
  <w:footnote w:type="continuationSeparator" w:id="0">
    <w:p w:rsidR="00A247BF" w:rsidRDefault="00A247BF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8A6" w:rsidRPr="00995ADF" w:rsidRDefault="001568A6" w:rsidP="00995ADF">
    <w:pPr>
      <w:pStyle w:val="Kopfzeile"/>
      <w:tabs>
        <w:tab w:val="left" w:pos="8080"/>
      </w:tabs>
      <w:jc w:val="right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995ADF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F</w:t>
    </w:r>
    <w:r w:rsidR="00995ADF"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  <w:t>ormblatt Anlage 3</w:t>
    </w:r>
  </w:p>
  <w:p w:rsidR="006F0714" w:rsidRPr="00995ADF" w:rsidRDefault="00995ADF" w:rsidP="00995ADF">
    <w:pPr>
      <w:pStyle w:val="Kopfzeile"/>
      <w:tabs>
        <w:tab w:val="left" w:pos="8080"/>
      </w:tabs>
      <w:jc w:val="both"/>
      <w:rPr>
        <w:rFonts w:ascii="Arial" w:eastAsia="Times New Roman" w:hAnsi="Arial" w:cs="Arial"/>
        <w:color w:val="808080" w:themeColor="background1" w:themeShade="80"/>
        <w:w w:val="100"/>
        <w:sz w:val="16"/>
        <w:szCs w:val="16"/>
        <w:lang w:eastAsia="de-DE"/>
      </w:rPr>
    </w:pPr>
    <w:r w:rsidRPr="00995ADF">
      <w:rPr>
        <w:rFonts w:ascii="Arial" w:eastAsia="Times New Roman" w:hAnsi="Arial" w:cs="Arial"/>
        <w:noProof/>
        <w:color w:val="808080" w:themeColor="background1" w:themeShade="80"/>
        <w:w w:val="100"/>
        <w:sz w:val="16"/>
        <w:szCs w:val="16"/>
        <w:lang w:eastAsia="de-DE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6E29A3" wp14:editId="04401F52">
              <wp:simplePos x="0" y="0"/>
              <wp:positionH relativeFrom="column">
                <wp:posOffset>0</wp:posOffset>
              </wp:positionH>
              <wp:positionV relativeFrom="paragraph">
                <wp:posOffset>125123</wp:posOffset>
              </wp:positionV>
              <wp:extent cx="6480000" cy="0"/>
              <wp:effectExtent l="0" t="0" r="3556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8248B4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85pt" to="510.2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" strokecolor="gray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68FA" w:rsidRPr="00AF68FA" w:rsidRDefault="001568A6" w:rsidP="00AF68FA">
    <w:pPr>
      <w:pStyle w:val="Kopfzeile"/>
      <w:jc w:val="right"/>
      <w:rPr>
        <w:rFonts w:ascii="Arial" w:hAnsi="Arial" w:cs="Arial"/>
        <w:color w:val="808080" w:themeColor="background1" w:themeShade="80"/>
      </w:rPr>
    </w:pPr>
    <w:r>
      <w:rPr>
        <w:rFonts w:ascii="Arial" w:hAnsi="Arial" w:cs="Arial"/>
        <w:color w:val="808080" w:themeColor="background1" w:themeShade="80"/>
      </w:rPr>
      <w:t>Formblatt Anlage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Eoq/Ycly1NworpnMZozNpHbs+yIrZozL7Mzxjs0hLuB5B7EBEeWvFdHdhdp9wEeFaghRpBc4xQFyuLgfMuwTRg==" w:salt="pA6vnV62e6vUepliyBQEfQ=="/>
  <w:defaultTabStop w:val="397"/>
  <w:autoHyphenation/>
  <w:hyphenationZone w:val="425"/>
  <w:drawingGridHorizontalSpacing w:val="189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Description" w:val="EU_2018_001 - 1.01 BB Anlage 1_Bieterangaben"/>
    <w:docVar w:name="DocNumberVersion" w:val="2697181v1"/>
  </w:docVars>
  <w:rsids>
    <w:rsidRoot w:val="0080333A"/>
    <w:rsid w:val="00006166"/>
    <w:rsid w:val="00017D43"/>
    <w:rsid w:val="0002320D"/>
    <w:rsid w:val="0003665D"/>
    <w:rsid w:val="0005605D"/>
    <w:rsid w:val="000659F0"/>
    <w:rsid w:val="00085989"/>
    <w:rsid w:val="00091788"/>
    <w:rsid w:val="00091DB1"/>
    <w:rsid w:val="000C2119"/>
    <w:rsid w:val="000C28FD"/>
    <w:rsid w:val="000E1ABF"/>
    <w:rsid w:val="000F0096"/>
    <w:rsid w:val="00144094"/>
    <w:rsid w:val="001568A6"/>
    <w:rsid w:val="00163EF1"/>
    <w:rsid w:val="00170F11"/>
    <w:rsid w:val="001771D5"/>
    <w:rsid w:val="00184196"/>
    <w:rsid w:val="001B477F"/>
    <w:rsid w:val="001B7A3D"/>
    <w:rsid w:val="001C0571"/>
    <w:rsid w:val="001E7B0C"/>
    <w:rsid w:val="001F1F72"/>
    <w:rsid w:val="002122F7"/>
    <w:rsid w:val="00224500"/>
    <w:rsid w:val="0024481F"/>
    <w:rsid w:val="00245BEF"/>
    <w:rsid w:val="002471A4"/>
    <w:rsid w:val="00253BF7"/>
    <w:rsid w:val="00292423"/>
    <w:rsid w:val="00295237"/>
    <w:rsid w:val="002A0CC2"/>
    <w:rsid w:val="002A7395"/>
    <w:rsid w:val="002B11A9"/>
    <w:rsid w:val="0030002E"/>
    <w:rsid w:val="0030782C"/>
    <w:rsid w:val="0032721B"/>
    <w:rsid w:val="00343A9A"/>
    <w:rsid w:val="00357738"/>
    <w:rsid w:val="00367631"/>
    <w:rsid w:val="003813B2"/>
    <w:rsid w:val="00382CC0"/>
    <w:rsid w:val="003A0DFE"/>
    <w:rsid w:val="003B3856"/>
    <w:rsid w:val="003E2ACC"/>
    <w:rsid w:val="003E382F"/>
    <w:rsid w:val="00405308"/>
    <w:rsid w:val="00414310"/>
    <w:rsid w:val="00433304"/>
    <w:rsid w:val="00436AB4"/>
    <w:rsid w:val="00462C76"/>
    <w:rsid w:val="00467A6D"/>
    <w:rsid w:val="00470C59"/>
    <w:rsid w:val="00471003"/>
    <w:rsid w:val="00482132"/>
    <w:rsid w:val="0048599B"/>
    <w:rsid w:val="00490ACA"/>
    <w:rsid w:val="0049625C"/>
    <w:rsid w:val="004A2204"/>
    <w:rsid w:val="004B68EB"/>
    <w:rsid w:val="004B7CF4"/>
    <w:rsid w:val="004C27FD"/>
    <w:rsid w:val="004C7D4E"/>
    <w:rsid w:val="004D2565"/>
    <w:rsid w:val="004E55D1"/>
    <w:rsid w:val="004F6C02"/>
    <w:rsid w:val="00505734"/>
    <w:rsid w:val="00514BC3"/>
    <w:rsid w:val="00532CFC"/>
    <w:rsid w:val="005721AA"/>
    <w:rsid w:val="005746B7"/>
    <w:rsid w:val="0057678E"/>
    <w:rsid w:val="005A36BE"/>
    <w:rsid w:val="005A4DA9"/>
    <w:rsid w:val="005B62ED"/>
    <w:rsid w:val="005D5E48"/>
    <w:rsid w:val="005D70E2"/>
    <w:rsid w:val="005E0135"/>
    <w:rsid w:val="005E2763"/>
    <w:rsid w:val="005F56B8"/>
    <w:rsid w:val="00604987"/>
    <w:rsid w:val="00606AC6"/>
    <w:rsid w:val="006109FB"/>
    <w:rsid w:val="0061352C"/>
    <w:rsid w:val="00637A56"/>
    <w:rsid w:val="006570B8"/>
    <w:rsid w:val="00687575"/>
    <w:rsid w:val="00687FE5"/>
    <w:rsid w:val="006C24F1"/>
    <w:rsid w:val="006D6135"/>
    <w:rsid w:val="006E0061"/>
    <w:rsid w:val="006F0714"/>
    <w:rsid w:val="0070367C"/>
    <w:rsid w:val="0072129E"/>
    <w:rsid w:val="00727364"/>
    <w:rsid w:val="007425ED"/>
    <w:rsid w:val="00746C67"/>
    <w:rsid w:val="00747070"/>
    <w:rsid w:val="007542BE"/>
    <w:rsid w:val="007560A0"/>
    <w:rsid w:val="007603F2"/>
    <w:rsid w:val="00770050"/>
    <w:rsid w:val="007754C1"/>
    <w:rsid w:val="00780069"/>
    <w:rsid w:val="007A7805"/>
    <w:rsid w:val="007B4A7D"/>
    <w:rsid w:val="007F1113"/>
    <w:rsid w:val="0080333A"/>
    <w:rsid w:val="008144E2"/>
    <w:rsid w:val="008407D8"/>
    <w:rsid w:val="00855D4D"/>
    <w:rsid w:val="00857C3E"/>
    <w:rsid w:val="00861EF6"/>
    <w:rsid w:val="00870BC8"/>
    <w:rsid w:val="00873363"/>
    <w:rsid w:val="008826A2"/>
    <w:rsid w:val="008A3496"/>
    <w:rsid w:val="008C4767"/>
    <w:rsid w:val="008D76BE"/>
    <w:rsid w:val="008E2325"/>
    <w:rsid w:val="008F102F"/>
    <w:rsid w:val="009268F4"/>
    <w:rsid w:val="00934974"/>
    <w:rsid w:val="00934FD3"/>
    <w:rsid w:val="00961D3E"/>
    <w:rsid w:val="00965D34"/>
    <w:rsid w:val="00977E5E"/>
    <w:rsid w:val="00995ADF"/>
    <w:rsid w:val="009C163E"/>
    <w:rsid w:val="009C3802"/>
    <w:rsid w:val="009C3B21"/>
    <w:rsid w:val="009E2B31"/>
    <w:rsid w:val="009F22B1"/>
    <w:rsid w:val="009F2553"/>
    <w:rsid w:val="00A1335A"/>
    <w:rsid w:val="00A13DE1"/>
    <w:rsid w:val="00A150DD"/>
    <w:rsid w:val="00A247BF"/>
    <w:rsid w:val="00A42A54"/>
    <w:rsid w:val="00A4515B"/>
    <w:rsid w:val="00AA13E0"/>
    <w:rsid w:val="00AB6675"/>
    <w:rsid w:val="00AC4DCB"/>
    <w:rsid w:val="00AD6202"/>
    <w:rsid w:val="00AF68FA"/>
    <w:rsid w:val="00B110ED"/>
    <w:rsid w:val="00B129E1"/>
    <w:rsid w:val="00B501B9"/>
    <w:rsid w:val="00B615B5"/>
    <w:rsid w:val="00B645F0"/>
    <w:rsid w:val="00B72872"/>
    <w:rsid w:val="00B7353A"/>
    <w:rsid w:val="00BB25DA"/>
    <w:rsid w:val="00BC0ABA"/>
    <w:rsid w:val="00BF2EDF"/>
    <w:rsid w:val="00C133F9"/>
    <w:rsid w:val="00C20039"/>
    <w:rsid w:val="00C21154"/>
    <w:rsid w:val="00C42AB7"/>
    <w:rsid w:val="00C56ECA"/>
    <w:rsid w:val="00C65D0E"/>
    <w:rsid w:val="00C66AD1"/>
    <w:rsid w:val="00C70550"/>
    <w:rsid w:val="00C70597"/>
    <w:rsid w:val="00C74E65"/>
    <w:rsid w:val="00C81C0D"/>
    <w:rsid w:val="00C9475C"/>
    <w:rsid w:val="00CB5054"/>
    <w:rsid w:val="00D068CA"/>
    <w:rsid w:val="00D10212"/>
    <w:rsid w:val="00D328A7"/>
    <w:rsid w:val="00D332D7"/>
    <w:rsid w:val="00D36A06"/>
    <w:rsid w:val="00D45C60"/>
    <w:rsid w:val="00D57486"/>
    <w:rsid w:val="00D70EC4"/>
    <w:rsid w:val="00D75414"/>
    <w:rsid w:val="00D77977"/>
    <w:rsid w:val="00D864AB"/>
    <w:rsid w:val="00DA52DD"/>
    <w:rsid w:val="00DC48D6"/>
    <w:rsid w:val="00DD03EE"/>
    <w:rsid w:val="00DD04A8"/>
    <w:rsid w:val="00DE2448"/>
    <w:rsid w:val="00DE34BF"/>
    <w:rsid w:val="00E04D8E"/>
    <w:rsid w:val="00E15B52"/>
    <w:rsid w:val="00E463E3"/>
    <w:rsid w:val="00E50571"/>
    <w:rsid w:val="00E50CAC"/>
    <w:rsid w:val="00E50D9D"/>
    <w:rsid w:val="00E533E1"/>
    <w:rsid w:val="00E62506"/>
    <w:rsid w:val="00E6641D"/>
    <w:rsid w:val="00E76D2E"/>
    <w:rsid w:val="00E81151"/>
    <w:rsid w:val="00E916F5"/>
    <w:rsid w:val="00E968ED"/>
    <w:rsid w:val="00E97864"/>
    <w:rsid w:val="00E97D9F"/>
    <w:rsid w:val="00EA1956"/>
    <w:rsid w:val="00ED066F"/>
    <w:rsid w:val="00ED5B18"/>
    <w:rsid w:val="00EE024C"/>
    <w:rsid w:val="00EE0759"/>
    <w:rsid w:val="00EE7B3E"/>
    <w:rsid w:val="00F135C5"/>
    <w:rsid w:val="00F21915"/>
    <w:rsid w:val="00F413F7"/>
    <w:rsid w:val="00F509F6"/>
    <w:rsid w:val="00F81105"/>
    <w:rsid w:val="00F929B7"/>
    <w:rsid w:val="00F97DE8"/>
    <w:rsid w:val="00FB4A0A"/>
    <w:rsid w:val="00FC2882"/>
    <w:rsid w:val="00FF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2B182AF"/>
  <w15:docId w15:val="{20F3495F-C32A-4EDE-B079-E568DE56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0333A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 w:line="264" w:lineRule="auto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 w:line="264" w:lineRule="auto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 w:line="264" w:lineRule="auto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spacing w:line="264" w:lineRule="auto"/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spacing w:line="264" w:lineRule="auto"/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spacing w:line="264" w:lineRule="auto"/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spacing w:line="264" w:lineRule="auto"/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spacing w:line="264" w:lineRule="auto"/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spacing w:line="264" w:lineRule="auto"/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  <w:spacing w:line="264" w:lineRule="auto"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 w:line="264" w:lineRule="auto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 w:line="264" w:lineRule="auto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pPr>
      <w:spacing w:line="264" w:lineRule="auto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spacing w:line="264" w:lineRule="auto"/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pPr>
      <w:spacing w:line="264" w:lineRule="auto"/>
    </w:pPr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 w:line="264" w:lineRule="auto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 w:line="264" w:lineRule="auto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 w:line="264" w:lineRule="auto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 w:line="264" w:lineRule="auto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 w:line="264" w:lineRule="auto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 w:line="264" w:lineRule="auto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spacing w:line="264" w:lineRule="auto"/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  <w:spacing w:line="264" w:lineRule="auto"/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spacing w:line="264" w:lineRule="auto"/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spacing w:line="264" w:lineRule="auto"/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spacing w:line="264" w:lineRule="auto"/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spacing w:line="264" w:lineRule="auto"/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 w:line="264" w:lineRule="auto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 w:line="264" w:lineRule="auto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 w:line="264" w:lineRule="auto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 w:line="264" w:lineRule="auto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64" w:lineRule="auto"/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pPr>
      <w:spacing w:line="264" w:lineRule="auto"/>
    </w:pPr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jana.frohberg\Anwendungsdaten\Microsoft\Templates\GKV%20Spitzenverband\Blanko_Hoch_Logo_Farbe.dotx" TargetMode="Externa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5A4DB40610C5448FD7617F976268B4" ma:contentTypeVersion="12" ma:contentTypeDescription="Ein neues Dokument erstellen." ma:contentTypeScope="" ma:versionID="02e25f45be59777589d39ca1cb51134c">
  <xsd:schema xmlns:xsd="http://www.w3.org/2001/XMLSchema" xmlns:xs="http://www.w3.org/2001/XMLSchema" xmlns:p="http://schemas.microsoft.com/office/2006/metadata/properties" xmlns:ns2="d86b3229-696f-421e-9067-52ffe2e8507f" targetNamespace="http://schemas.microsoft.com/office/2006/metadata/properties" ma:root="true" ma:fieldsID="097e783ab4d78b7688ba9bb0f965b64e" ns2:_="">
    <xsd:import namespace="d86b3229-696f-421e-9067-52ffe2e85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b3229-696f-421e-9067-52ffe2e850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0ff533f9-ab03-4a17-82ca-e11463b2d4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6b3229-696f-421e-9067-52ffe2e850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03AD8D-F7FD-4153-9FA2-1CB13F8E8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491A0-03B8-435B-8B82-12BD914520C5}"/>
</file>

<file path=customXml/itemProps3.xml><?xml version="1.0" encoding="utf-8"?>
<ds:datastoreItem xmlns:ds="http://schemas.openxmlformats.org/officeDocument/2006/customXml" ds:itemID="{35E67DA7-DE0D-45CE-9C2A-21CF7D4AAE9D}"/>
</file>

<file path=customXml/itemProps4.xml><?xml version="1.0" encoding="utf-8"?>
<ds:datastoreItem xmlns:ds="http://schemas.openxmlformats.org/officeDocument/2006/customXml" ds:itemID="{D2728603-BE22-4061-84F7-9DB04B6E5B71}"/>
</file>

<file path=docProps/app.xml><?xml version="1.0" encoding="utf-8"?>
<Properties xmlns="http://schemas.openxmlformats.org/officeDocument/2006/extended-properties" xmlns:vt="http://schemas.openxmlformats.org/officeDocument/2006/docPropsVTypes">
  <Template>Blanko_Hoch_Logo_Farbe</Template>
  <TotalTime>0</TotalTime>
  <Pages>1</Pages>
  <Words>90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Spitzenverband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jana.frohberg</dc:creator>
  <cp:lastModifiedBy>Bechtel, Martin</cp:lastModifiedBy>
  <cp:revision>10</cp:revision>
  <cp:lastPrinted>2016-09-30T13:23:00Z</cp:lastPrinted>
  <dcterms:created xsi:type="dcterms:W3CDTF">2022-03-24T13:19:00Z</dcterms:created>
  <dcterms:modified xsi:type="dcterms:W3CDTF">2024-06-25T11:06:00Z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0x0101008D5A4DB40610C5448FD7617F976268B4</vt:lpwstr>
  </property>
  <property fmtid="{D5CDD505-2E9C-101B-9397-08002B2CF9AE}" pid="3" name="MediaServiceImageTags">
    <vt:lpwstr/>
  </property>
</Properties>
</file>